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E6C05" w14:textId="77777777" w:rsidR="00DA7034" w:rsidRDefault="00DA7034" w:rsidP="00DA70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MARNAM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7F42C59E" w14:textId="77777777" w:rsidR="00DA7034" w:rsidRDefault="00DA7034" w:rsidP="00DA70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Maddingley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Gentleman.</w:t>
      </w:r>
    </w:p>
    <w:p w14:paraId="3FA43B61" w14:textId="77777777" w:rsidR="00DA7034" w:rsidRDefault="00DA7034" w:rsidP="00DA70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86D12E" w14:textId="77777777" w:rsidR="00DA7034" w:rsidRDefault="00DA7034" w:rsidP="00DA70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1139C7D" w14:textId="77777777" w:rsidR="00DA7034" w:rsidRDefault="00DA7034" w:rsidP="00DA70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Childerley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Edmund</w:t>
      </w:r>
    </w:p>
    <w:p w14:paraId="28674BE4" w14:textId="77777777" w:rsidR="00DA7034" w:rsidRDefault="00DA7034" w:rsidP="00DA70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Holdeburgh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Thaxted, Essex, cutler(q.v.).</w:t>
      </w:r>
    </w:p>
    <w:p w14:paraId="1DD7338F" w14:textId="77777777" w:rsidR="00DA7034" w:rsidRDefault="00DA7034" w:rsidP="00DA70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3E1C499" w14:textId="77777777" w:rsidR="00DA7034" w:rsidRDefault="00DA7034" w:rsidP="00DA70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3FFEA4" w14:textId="77777777" w:rsidR="00DA7034" w:rsidRDefault="00DA7034" w:rsidP="00DA70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18CA59" w14:textId="77777777" w:rsidR="00DA7034" w:rsidRDefault="00DA7034" w:rsidP="00DA70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July 2022</w:t>
      </w:r>
    </w:p>
    <w:p w14:paraId="7C8377D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D4035" w14:textId="77777777" w:rsidR="00DA7034" w:rsidRDefault="00DA7034" w:rsidP="009139A6">
      <w:r>
        <w:separator/>
      </w:r>
    </w:p>
  </w:endnote>
  <w:endnote w:type="continuationSeparator" w:id="0">
    <w:p w14:paraId="6B6A1DC0" w14:textId="77777777" w:rsidR="00DA7034" w:rsidRDefault="00DA70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9D4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A15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B37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A8911" w14:textId="77777777" w:rsidR="00DA7034" w:rsidRDefault="00DA7034" w:rsidP="009139A6">
      <w:r>
        <w:separator/>
      </w:r>
    </w:p>
  </w:footnote>
  <w:footnote w:type="continuationSeparator" w:id="0">
    <w:p w14:paraId="2B078155" w14:textId="77777777" w:rsidR="00DA7034" w:rsidRDefault="00DA70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65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C9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DF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03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A703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F3329"/>
  <w15:chartTrackingRefBased/>
  <w15:docId w15:val="{1C18985C-BCFE-46B0-B175-CD8C7F9E8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A70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2022-07-05T07:56:00Z</dcterms:created>
  <dcterms:modified xsi:type="dcterms:W3CDTF">2022-07-05T07:56:00Z</dcterms:modified>
</cp:coreProperties>
</file>